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0EF" w:rsidRPr="008404F7" w:rsidRDefault="00CC60EF" w:rsidP="008404F7">
      <w:pPr>
        <w:jc w:val="center"/>
        <w:rPr>
          <w:rFonts w:ascii="Times New Roman" w:hAnsi="Times New Roman" w:cs="Times New Roman"/>
          <w:sz w:val="36"/>
          <w:szCs w:val="36"/>
        </w:rPr>
      </w:pPr>
      <w:r w:rsidRPr="008404F7">
        <w:rPr>
          <w:rFonts w:ascii="Times New Roman" w:hAnsi="Times New Roman" w:cs="Times New Roman"/>
          <w:sz w:val="36"/>
          <w:szCs w:val="36"/>
        </w:rPr>
        <w:t>Verilen rakamlardan istenildiği şekilde yeni sayılar oluşturunuz.</w:t>
      </w:r>
    </w:p>
    <w:tbl>
      <w:tblPr>
        <w:tblpPr w:leftFromText="141" w:rightFromText="141" w:vertAnchor="text" w:horzAnchor="margin" w:tblpY="2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58"/>
        <w:gridCol w:w="1559"/>
        <w:gridCol w:w="1559"/>
        <w:gridCol w:w="1559"/>
        <w:gridCol w:w="1559"/>
        <w:gridCol w:w="1559"/>
        <w:gridCol w:w="1559"/>
      </w:tblGrid>
      <w:tr w:rsidR="00CC60EF" w:rsidRPr="006032E6">
        <w:trPr>
          <w:cantSplit/>
          <w:trHeight w:val="1810"/>
        </w:trPr>
        <w:tc>
          <w:tcPr>
            <w:tcW w:w="1558" w:type="dxa"/>
          </w:tcPr>
          <w:p w:rsidR="00CC60EF" w:rsidRPr="006032E6" w:rsidRDefault="00CC60EF" w:rsidP="006032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60EF" w:rsidRPr="006032E6" w:rsidRDefault="00CC60EF" w:rsidP="006032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60EF" w:rsidRPr="006032E6" w:rsidRDefault="00CC60EF" w:rsidP="006032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60EF" w:rsidRPr="006032E6" w:rsidRDefault="00CC60EF" w:rsidP="006032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32E6">
              <w:rPr>
                <w:rFonts w:ascii="Times New Roman" w:hAnsi="Times New Roman" w:cs="Times New Roman"/>
                <w:sz w:val="28"/>
                <w:szCs w:val="28"/>
              </w:rPr>
              <w:t>Sayılar</w:t>
            </w:r>
          </w:p>
          <w:p w:rsidR="00CC60EF" w:rsidRPr="006032E6" w:rsidRDefault="00CC60EF" w:rsidP="006032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32E6">
              <w:rPr>
                <w:rFonts w:ascii="Times New Roman" w:hAnsi="Times New Roman" w:cs="Times New Roman"/>
                <w:sz w:val="28"/>
                <w:szCs w:val="28"/>
              </w:rPr>
              <w:t>En</w:t>
            </w:r>
          </w:p>
          <w:p w:rsidR="00CC60EF" w:rsidRPr="006032E6" w:rsidRDefault="00CC60EF" w:rsidP="006032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32E6">
              <w:rPr>
                <w:rFonts w:ascii="Times New Roman" w:hAnsi="Times New Roman" w:cs="Times New Roman"/>
                <w:sz w:val="28"/>
                <w:szCs w:val="28"/>
              </w:rPr>
              <w:t>Büyük</w:t>
            </w:r>
          </w:p>
          <w:p w:rsidR="00CC60EF" w:rsidRPr="006032E6" w:rsidRDefault="00CC60EF" w:rsidP="006032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32E6">
              <w:rPr>
                <w:rFonts w:ascii="Times New Roman" w:hAnsi="Times New Roman" w:cs="Times New Roman"/>
                <w:sz w:val="28"/>
                <w:szCs w:val="28"/>
              </w:rPr>
              <w:t xml:space="preserve">Doğal </w:t>
            </w:r>
          </w:p>
          <w:p w:rsidR="00CC60EF" w:rsidRPr="006032E6" w:rsidRDefault="00CC60EF" w:rsidP="006032E6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 w:rsidRPr="006032E6">
              <w:rPr>
                <w:rFonts w:ascii="Times New Roman" w:hAnsi="Times New Roman" w:cs="Times New Roman"/>
                <w:sz w:val="28"/>
                <w:szCs w:val="28"/>
              </w:rPr>
              <w:t>Sayı</w:t>
            </w: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32E6">
              <w:rPr>
                <w:rFonts w:ascii="Times New Roman" w:hAnsi="Times New Roman" w:cs="Times New Roman"/>
                <w:sz w:val="28"/>
                <w:szCs w:val="28"/>
              </w:rPr>
              <w:t xml:space="preserve">En </w:t>
            </w:r>
          </w:p>
          <w:p w:rsidR="00CC60EF" w:rsidRPr="006032E6" w:rsidRDefault="00CC60EF" w:rsidP="006032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32E6">
              <w:rPr>
                <w:rFonts w:ascii="Times New Roman" w:hAnsi="Times New Roman" w:cs="Times New Roman"/>
                <w:sz w:val="28"/>
                <w:szCs w:val="28"/>
              </w:rPr>
              <w:t>Küçük</w:t>
            </w:r>
          </w:p>
          <w:p w:rsidR="00CC60EF" w:rsidRPr="006032E6" w:rsidRDefault="00CC60EF" w:rsidP="006032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32E6">
              <w:rPr>
                <w:rFonts w:ascii="Times New Roman" w:hAnsi="Times New Roman" w:cs="Times New Roman"/>
                <w:sz w:val="28"/>
                <w:szCs w:val="28"/>
              </w:rPr>
              <w:t xml:space="preserve">Doğal </w:t>
            </w:r>
          </w:p>
          <w:p w:rsidR="00CC60EF" w:rsidRPr="006032E6" w:rsidRDefault="00CC60EF" w:rsidP="006032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32E6">
              <w:rPr>
                <w:rFonts w:ascii="Times New Roman" w:hAnsi="Times New Roman" w:cs="Times New Roman"/>
                <w:sz w:val="28"/>
                <w:szCs w:val="28"/>
              </w:rPr>
              <w:t>Sayı</w:t>
            </w:r>
          </w:p>
          <w:p w:rsidR="00CC60EF" w:rsidRPr="006032E6" w:rsidRDefault="00CC60EF" w:rsidP="006032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32E6">
              <w:rPr>
                <w:rFonts w:ascii="Times New Roman" w:hAnsi="Times New Roman" w:cs="Times New Roman"/>
                <w:sz w:val="28"/>
                <w:szCs w:val="28"/>
              </w:rPr>
              <w:t>En</w:t>
            </w:r>
          </w:p>
          <w:p w:rsidR="00CC60EF" w:rsidRPr="006032E6" w:rsidRDefault="00CC60EF" w:rsidP="006032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32E6">
              <w:rPr>
                <w:rFonts w:ascii="Times New Roman" w:hAnsi="Times New Roman" w:cs="Times New Roman"/>
                <w:sz w:val="28"/>
                <w:szCs w:val="28"/>
              </w:rPr>
              <w:t>Büyük</w:t>
            </w:r>
          </w:p>
          <w:p w:rsidR="00CC60EF" w:rsidRPr="006032E6" w:rsidRDefault="00CC60EF" w:rsidP="006032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32E6">
              <w:rPr>
                <w:rFonts w:ascii="Times New Roman" w:hAnsi="Times New Roman" w:cs="Times New Roman"/>
                <w:sz w:val="28"/>
                <w:szCs w:val="28"/>
              </w:rPr>
              <w:t>Tek</w:t>
            </w:r>
          </w:p>
          <w:p w:rsidR="00CC60EF" w:rsidRPr="006032E6" w:rsidRDefault="00CC60EF" w:rsidP="006032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32E6">
              <w:rPr>
                <w:rFonts w:ascii="Times New Roman" w:hAnsi="Times New Roman" w:cs="Times New Roman"/>
                <w:sz w:val="28"/>
                <w:szCs w:val="28"/>
              </w:rPr>
              <w:t>Doğal</w:t>
            </w:r>
          </w:p>
          <w:p w:rsidR="00CC60EF" w:rsidRPr="006032E6" w:rsidRDefault="00CC60EF" w:rsidP="006032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32E6">
              <w:rPr>
                <w:rFonts w:ascii="Times New Roman" w:hAnsi="Times New Roman" w:cs="Times New Roman"/>
                <w:sz w:val="28"/>
                <w:szCs w:val="28"/>
              </w:rPr>
              <w:t>Sayı</w:t>
            </w:r>
          </w:p>
          <w:p w:rsidR="00CC60EF" w:rsidRPr="006032E6" w:rsidRDefault="00CC60EF" w:rsidP="006032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32E6">
              <w:rPr>
                <w:rFonts w:ascii="Times New Roman" w:hAnsi="Times New Roman" w:cs="Times New Roman"/>
                <w:sz w:val="28"/>
                <w:szCs w:val="28"/>
              </w:rPr>
              <w:t>En</w:t>
            </w:r>
          </w:p>
          <w:p w:rsidR="00CC60EF" w:rsidRPr="006032E6" w:rsidRDefault="00CC60EF" w:rsidP="006032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32E6">
              <w:rPr>
                <w:rFonts w:ascii="Times New Roman" w:hAnsi="Times New Roman" w:cs="Times New Roman"/>
                <w:sz w:val="28"/>
                <w:szCs w:val="28"/>
              </w:rPr>
              <w:t xml:space="preserve">Küçük </w:t>
            </w:r>
          </w:p>
          <w:p w:rsidR="00CC60EF" w:rsidRPr="006032E6" w:rsidRDefault="00CC60EF" w:rsidP="006032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32E6">
              <w:rPr>
                <w:rFonts w:ascii="Times New Roman" w:hAnsi="Times New Roman" w:cs="Times New Roman"/>
                <w:sz w:val="28"/>
                <w:szCs w:val="28"/>
              </w:rPr>
              <w:t>Tek</w:t>
            </w:r>
          </w:p>
          <w:p w:rsidR="00CC60EF" w:rsidRPr="006032E6" w:rsidRDefault="00CC60EF" w:rsidP="006032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32E6">
              <w:rPr>
                <w:rFonts w:ascii="Times New Roman" w:hAnsi="Times New Roman" w:cs="Times New Roman"/>
                <w:sz w:val="28"/>
                <w:szCs w:val="28"/>
              </w:rPr>
              <w:t>Doğal</w:t>
            </w:r>
          </w:p>
          <w:p w:rsidR="00CC60EF" w:rsidRPr="006032E6" w:rsidRDefault="00CC60EF" w:rsidP="006032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32E6">
              <w:rPr>
                <w:rFonts w:ascii="Times New Roman" w:hAnsi="Times New Roman" w:cs="Times New Roman"/>
                <w:sz w:val="28"/>
                <w:szCs w:val="28"/>
              </w:rPr>
              <w:t>Sayı</w:t>
            </w: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32E6">
              <w:rPr>
                <w:rFonts w:ascii="Times New Roman" w:hAnsi="Times New Roman" w:cs="Times New Roman"/>
                <w:sz w:val="28"/>
                <w:szCs w:val="28"/>
              </w:rPr>
              <w:t>En</w:t>
            </w:r>
          </w:p>
          <w:p w:rsidR="00CC60EF" w:rsidRPr="006032E6" w:rsidRDefault="00CC60EF" w:rsidP="006032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32E6">
              <w:rPr>
                <w:rFonts w:ascii="Times New Roman" w:hAnsi="Times New Roman" w:cs="Times New Roman"/>
                <w:sz w:val="28"/>
                <w:szCs w:val="28"/>
              </w:rPr>
              <w:t>Büyük</w:t>
            </w:r>
          </w:p>
          <w:p w:rsidR="00CC60EF" w:rsidRPr="006032E6" w:rsidRDefault="00CC60EF" w:rsidP="006032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32E6">
              <w:rPr>
                <w:rFonts w:ascii="Times New Roman" w:hAnsi="Times New Roman" w:cs="Times New Roman"/>
                <w:sz w:val="28"/>
                <w:szCs w:val="28"/>
              </w:rPr>
              <w:t>Çift</w:t>
            </w:r>
          </w:p>
          <w:p w:rsidR="00CC60EF" w:rsidRPr="006032E6" w:rsidRDefault="00CC60EF" w:rsidP="006032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32E6">
              <w:rPr>
                <w:rFonts w:ascii="Times New Roman" w:hAnsi="Times New Roman" w:cs="Times New Roman"/>
                <w:sz w:val="28"/>
                <w:szCs w:val="28"/>
              </w:rPr>
              <w:t>Doğal</w:t>
            </w:r>
          </w:p>
          <w:p w:rsidR="00CC60EF" w:rsidRPr="006032E6" w:rsidRDefault="00CC60EF" w:rsidP="006032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32E6">
              <w:rPr>
                <w:rFonts w:ascii="Times New Roman" w:hAnsi="Times New Roman" w:cs="Times New Roman"/>
                <w:sz w:val="28"/>
                <w:szCs w:val="28"/>
              </w:rPr>
              <w:t>Sayı</w:t>
            </w: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32E6">
              <w:rPr>
                <w:rFonts w:ascii="Times New Roman" w:hAnsi="Times New Roman" w:cs="Times New Roman"/>
                <w:sz w:val="28"/>
                <w:szCs w:val="28"/>
              </w:rPr>
              <w:t>En</w:t>
            </w:r>
          </w:p>
          <w:p w:rsidR="00CC60EF" w:rsidRPr="006032E6" w:rsidRDefault="00CC60EF" w:rsidP="006032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32E6">
              <w:rPr>
                <w:rFonts w:ascii="Times New Roman" w:hAnsi="Times New Roman" w:cs="Times New Roman"/>
                <w:sz w:val="28"/>
                <w:szCs w:val="28"/>
              </w:rPr>
              <w:t xml:space="preserve">Küçük </w:t>
            </w:r>
          </w:p>
          <w:p w:rsidR="00CC60EF" w:rsidRPr="006032E6" w:rsidRDefault="00CC60EF" w:rsidP="006032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32E6">
              <w:rPr>
                <w:rFonts w:ascii="Times New Roman" w:hAnsi="Times New Roman" w:cs="Times New Roman"/>
                <w:sz w:val="28"/>
                <w:szCs w:val="28"/>
              </w:rPr>
              <w:t xml:space="preserve">Çift </w:t>
            </w:r>
          </w:p>
          <w:p w:rsidR="00CC60EF" w:rsidRPr="006032E6" w:rsidRDefault="00CC60EF" w:rsidP="006032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32E6">
              <w:rPr>
                <w:rFonts w:ascii="Times New Roman" w:hAnsi="Times New Roman" w:cs="Times New Roman"/>
                <w:sz w:val="28"/>
                <w:szCs w:val="28"/>
              </w:rPr>
              <w:t>Doğal</w:t>
            </w:r>
          </w:p>
          <w:p w:rsidR="00CC60EF" w:rsidRPr="006032E6" w:rsidRDefault="00CC60EF" w:rsidP="006032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32E6">
              <w:rPr>
                <w:rFonts w:ascii="Times New Roman" w:hAnsi="Times New Roman" w:cs="Times New Roman"/>
                <w:sz w:val="28"/>
                <w:szCs w:val="28"/>
              </w:rPr>
              <w:t>Sayı</w:t>
            </w:r>
          </w:p>
        </w:tc>
      </w:tr>
      <w:tr w:rsidR="00CC60EF" w:rsidRPr="006032E6">
        <w:tc>
          <w:tcPr>
            <w:tcW w:w="1558" w:type="dxa"/>
          </w:tcPr>
          <w:p w:rsidR="00CC60EF" w:rsidRPr="006032E6" w:rsidRDefault="00CC60EF" w:rsidP="006032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32E6">
              <w:rPr>
                <w:rFonts w:ascii="Times New Roman" w:hAnsi="Times New Roman" w:cs="Times New Roman"/>
                <w:sz w:val="28"/>
                <w:szCs w:val="28"/>
              </w:rPr>
              <w:t>4-6-2-7-1-9</w:t>
            </w:r>
          </w:p>
          <w:p w:rsidR="00CC60EF" w:rsidRPr="006032E6" w:rsidRDefault="00CC60EF" w:rsidP="006032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32E6">
              <w:rPr>
                <w:rFonts w:ascii="Times New Roman" w:hAnsi="Times New Roman" w:cs="Times New Roman"/>
                <w:sz w:val="28"/>
                <w:szCs w:val="28"/>
              </w:rPr>
              <w:t>976421</w:t>
            </w: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32E6">
              <w:rPr>
                <w:rFonts w:ascii="Times New Roman" w:hAnsi="Times New Roman" w:cs="Times New Roman"/>
                <w:sz w:val="28"/>
                <w:szCs w:val="28"/>
              </w:rPr>
              <w:t>124679</w:t>
            </w: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32E6">
              <w:rPr>
                <w:rFonts w:ascii="Times New Roman" w:hAnsi="Times New Roman" w:cs="Times New Roman"/>
                <w:sz w:val="28"/>
                <w:szCs w:val="28"/>
              </w:rPr>
              <w:t>976421</w:t>
            </w: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32E6">
              <w:rPr>
                <w:rFonts w:ascii="Times New Roman" w:hAnsi="Times New Roman" w:cs="Times New Roman"/>
                <w:sz w:val="28"/>
                <w:szCs w:val="28"/>
              </w:rPr>
              <w:t>124679</w:t>
            </w: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32E6">
              <w:rPr>
                <w:rFonts w:ascii="Times New Roman" w:hAnsi="Times New Roman" w:cs="Times New Roman"/>
                <w:sz w:val="28"/>
                <w:szCs w:val="28"/>
              </w:rPr>
              <w:t>976412</w:t>
            </w: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32E6">
              <w:rPr>
                <w:rFonts w:ascii="Times New Roman" w:hAnsi="Times New Roman" w:cs="Times New Roman"/>
                <w:sz w:val="28"/>
                <w:szCs w:val="28"/>
              </w:rPr>
              <w:t>124796</w:t>
            </w:r>
          </w:p>
        </w:tc>
      </w:tr>
      <w:tr w:rsidR="00CC60EF" w:rsidRPr="006032E6">
        <w:tc>
          <w:tcPr>
            <w:tcW w:w="1558" w:type="dxa"/>
          </w:tcPr>
          <w:p w:rsidR="00CC60EF" w:rsidRPr="006032E6" w:rsidRDefault="00CC60EF" w:rsidP="006032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32E6">
              <w:rPr>
                <w:rFonts w:ascii="Times New Roman" w:hAnsi="Times New Roman" w:cs="Times New Roman"/>
                <w:sz w:val="28"/>
                <w:szCs w:val="28"/>
              </w:rPr>
              <w:t>5-6-2-7-8-4</w:t>
            </w:r>
          </w:p>
          <w:p w:rsidR="00CC60EF" w:rsidRPr="006032E6" w:rsidRDefault="00CC60EF" w:rsidP="006032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60EF" w:rsidRPr="006032E6">
        <w:tc>
          <w:tcPr>
            <w:tcW w:w="1558" w:type="dxa"/>
          </w:tcPr>
          <w:p w:rsidR="00CC60EF" w:rsidRPr="006032E6" w:rsidRDefault="00CC60EF" w:rsidP="006032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32E6">
              <w:rPr>
                <w:rFonts w:ascii="Times New Roman" w:hAnsi="Times New Roman" w:cs="Times New Roman"/>
                <w:sz w:val="28"/>
                <w:szCs w:val="28"/>
              </w:rPr>
              <w:t>1-9-4-7-3-8</w:t>
            </w:r>
          </w:p>
          <w:p w:rsidR="00CC60EF" w:rsidRPr="006032E6" w:rsidRDefault="00CC60EF" w:rsidP="006032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60EF" w:rsidRPr="006032E6">
        <w:tc>
          <w:tcPr>
            <w:tcW w:w="1558" w:type="dxa"/>
          </w:tcPr>
          <w:p w:rsidR="00CC60EF" w:rsidRPr="006032E6" w:rsidRDefault="00CC60EF" w:rsidP="006032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32E6">
              <w:rPr>
                <w:rFonts w:ascii="Times New Roman" w:hAnsi="Times New Roman" w:cs="Times New Roman"/>
                <w:sz w:val="28"/>
                <w:szCs w:val="28"/>
              </w:rPr>
              <w:t>2-4-8-6-5</w:t>
            </w:r>
          </w:p>
          <w:p w:rsidR="00CC60EF" w:rsidRPr="006032E6" w:rsidRDefault="00CC60EF" w:rsidP="006032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60EF" w:rsidRPr="006032E6">
        <w:tc>
          <w:tcPr>
            <w:tcW w:w="1558" w:type="dxa"/>
          </w:tcPr>
          <w:p w:rsidR="00CC60EF" w:rsidRPr="006032E6" w:rsidRDefault="00CC60EF" w:rsidP="006032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32E6">
              <w:rPr>
                <w:rFonts w:ascii="Times New Roman" w:hAnsi="Times New Roman" w:cs="Times New Roman"/>
                <w:sz w:val="28"/>
                <w:szCs w:val="28"/>
              </w:rPr>
              <w:t>3-4-8-9-1</w:t>
            </w:r>
          </w:p>
          <w:p w:rsidR="00CC60EF" w:rsidRPr="006032E6" w:rsidRDefault="00CC60EF" w:rsidP="006032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60EF" w:rsidRPr="006032E6">
        <w:tc>
          <w:tcPr>
            <w:tcW w:w="1558" w:type="dxa"/>
          </w:tcPr>
          <w:p w:rsidR="00CC60EF" w:rsidRPr="006032E6" w:rsidRDefault="00CC60EF" w:rsidP="006032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32E6">
              <w:rPr>
                <w:rFonts w:ascii="Times New Roman" w:hAnsi="Times New Roman" w:cs="Times New Roman"/>
                <w:sz w:val="28"/>
                <w:szCs w:val="28"/>
              </w:rPr>
              <w:t>3-5-7-9-4</w:t>
            </w:r>
          </w:p>
          <w:p w:rsidR="00CC60EF" w:rsidRPr="006032E6" w:rsidRDefault="00CC60EF" w:rsidP="006032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60EF" w:rsidRPr="006032E6">
        <w:tc>
          <w:tcPr>
            <w:tcW w:w="1558" w:type="dxa"/>
          </w:tcPr>
          <w:p w:rsidR="00CC60EF" w:rsidRPr="006032E6" w:rsidRDefault="00CC60EF" w:rsidP="006032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32E6">
              <w:rPr>
                <w:rFonts w:ascii="Times New Roman" w:hAnsi="Times New Roman" w:cs="Times New Roman"/>
                <w:sz w:val="28"/>
                <w:szCs w:val="28"/>
              </w:rPr>
              <w:t>7-5-1-6-4</w:t>
            </w:r>
          </w:p>
          <w:p w:rsidR="00CC60EF" w:rsidRPr="006032E6" w:rsidRDefault="00CC60EF" w:rsidP="006032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60EF" w:rsidRPr="006032E6">
        <w:tc>
          <w:tcPr>
            <w:tcW w:w="1558" w:type="dxa"/>
          </w:tcPr>
          <w:p w:rsidR="00CC60EF" w:rsidRPr="006032E6" w:rsidRDefault="00CC60EF" w:rsidP="006032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32E6">
              <w:rPr>
                <w:rFonts w:ascii="Times New Roman" w:hAnsi="Times New Roman" w:cs="Times New Roman"/>
                <w:sz w:val="28"/>
                <w:szCs w:val="28"/>
              </w:rPr>
              <w:t>9-4-7-3-5-1</w:t>
            </w:r>
          </w:p>
          <w:p w:rsidR="00CC60EF" w:rsidRPr="006032E6" w:rsidRDefault="00CC60EF" w:rsidP="006032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60EF" w:rsidRPr="006032E6">
        <w:tc>
          <w:tcPr>
            <w:tcW w:w="1558" w:type="dxa"/>
          </w:tcPr>
          <w:p w:rsidR="00CC60EF" w:rsidRPr="006032E6" w:rsidRDefault="00CC60EF" w:rsidP="006032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32E6">
              <w:rPr>
                <w:rFonts w:ascii="Times New Roman" w:hAnsi="Times New Roman" w:cs="Times New Roman"/>
                <w:sz w:val="28"/>
                <w:szCs w:val="28"/>
              </w:rPr>
              <w:t>2-8-3-7-9-6</w:t>
            </w:r>
          </w:p>
          <w:p w:rsidR="00CC60EF" w:rsidRPr="006032E6" w:rsidRDefault="00CC60EF" w:rsidP="006032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60EF" w:rsidRPr="006032E6">
        <w:tc>
          <w:tcPr>
            <w:tcW w:w="1558" w:type="dxa"/>
          </w:tcPr>
          <w:p w:rsidR="00CC60EF" w:rsidRPr="006032E6" w:rsidRDefault="00CC60EF" w:rsidP="006032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32E6">
              <w:rPr>
                <w:rFonts w:ascii="Times New Roman" w:hAnsi="Times New Roman" w:cs="Times New Roman"/>
                <w:sz w:val="28"/>
                <w:szCs w:val="28"/>
              </w:rPr>
              <w:t>4-8-3-9</w:t>
            </w:r>
          </w:p>
          <w:p w:rsidR="00CC60EF" w:rsidRPr="006032E6" w:rsidRDefault="00CC60EF" w:rsidP="006032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60EF" w:rsidRPr="006032E6">
        <w:tc>
          <w:tcPr>
            <w:tcW w:w="1558" w:type="dxa"/>
          </w:tcPr>
          <w:p w:rsidR="00CC60EF" w:rsidRPr="006032E6" w:rsidRDefault="00CC60EF" w:rsidP="006032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32E6">
              <w:rPr>
                <w:rFonts w:ascii="Times New Roman" w:hAnsi="Times New Roman" w:cs="Times New Roman"/>
                <w:sz w:val="28"/>
                <w:szCs w:val="28"/>
              </w:rPr>
              <w:t>4-7-6-2</w:t>
            </w:r>
          </w:p>
          <w:p w:rsidR="00CC60EF" w:rsidRPr="006032E6" w:rsidRDefault="00CC60EF" w:rsidP="006032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60EF" w:rsidRPr="006032E6">
        <w:tc>
          <w:tcPr>
            <w:tcW w:w="1558" w:type="dxa"/>
          </w:tcPr>
          <w:p w:rsidR="00CC60EF" w:rsidRPr="006032E6" w:rsidRDefault="00CC60EF" w:rsidP="006032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32E6">
              <w:rPr>
                <w:rFonts w:ascii="Times New Roman" w:hAnsi="Times New Roman" w:cs="Times New Roman"/>
                <w:sz w:val="28"/>
                <w:szCs w:val="28"/>
              </w:rPr>
              <w:t>8-3-7-4</w:t>
            </w:r>
          </w:p>
          <w:p w:rsidR="00CC60EF" w:rsidRPr="006032E6" w:rsidRDefault="00CC60EF" w:rsidP="006032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60EF" w:rsidRPr="006032E6">
        <w:tc>
          <w:tcPr>
            <w:tcW w:w="1558" w:type="dxa"/>
          </w:tcPr>
          <w:p w:rsidR="00CC60EF" w:rsidRPr="006032E6" w:rsidRDefault="00CC60EF" w:rsidP="006032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32E6">
              <w:rPr>
                <w:rFonts w:ascii="Times New Roman" w:hAnsi="Times New Roman" w:cs="Times New Roman"/>
                <w:sz w:val="28"/>
                <w:szCs w:val="28"/>
              </w:rPr>
              <w:t>5-9-7-3-4-6</w:t>
            </w:r>
          </w:p>
          <w:p w:rsidR="00CC60EF" w:rsidRPr="006032E6" w:rsidRDefault="00CC60EF" w:rsidP="006032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60EF" w:rsidRPr="006032E6">
        <w:tc>
          <w:tcPr>
            <w:tcW w:w="1558" w:type="dxa"/>
          </w:tcPr>
          <w:p w:rsidR="00CC60EF" w:rsidRPr="006032E6" w:rsidRDefault="00CC60EF" w:rsidP="006032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32E6">
              <w:rPr>
                <w:rFonts w:ascii="Times New Roman" w:hAnsi="Times New Roman" w:cs="Times New Roman"/>
                <w:sz w:val="28"/>
                <w:szCs w:val="28"/>
              </w:rPr>
              <w:t>6-7-3-2-5-4</w:t>
            </w:r>
          </w:p>
          <w:p w:rsidR="00CC60EF" w:rsidRPr="006032E6" w:rsidRDefault="00CC60EF" w:rsidP="006032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60EF" w:rsidRPr="006032E6">
        <w:tc>
          <w:tcPr>
            <w:tcW w:w="1558" w:type="dxa"/>
          </w:tcPr>
          <w:p w:rsidR="00CC60EF" w:rsidRPr="006032E6" w:rsidRDefault="00CC60EF" w:rsidP="006032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32E6">
              <w:rPr>
                <w:rFonts w:ascii="Times New Roman" w:hAnsi="Times New Roman" w:cs="Times New Roman"/>
                <w:sz w:val="28"/>
                <w:szCs w:val="28"/>
              </w:rPr>
              <w:t>9-4-8-3-7-5</w:t>
            </w:r>
          </w:p>
          <w:p w:rsidR="00CC60EF" w:rsidRPr="006032E6" w:rsidRDefault="00CC60EF" w:rsidP="006032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60EF" w:rsidRPr="006032E6">
        <w:tc>
          <w:tcPr>
            <w:tcW w:w="1558" w:type="dxa"/>
          </w:tcPr>
          <w:p w:rsidR="00CC60EF" w:rsidRPr="006032E6" w:rsidRDefault="00CC60EF" w:rsidP="006032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32E6">
              <w:rPr>
                <w:rFonts w:ascii="Times New Roman" w:hAnsi="Times New Roman" w:cs="Times New Roman"/>
                <w:sz w:val="28"/>
                <w:szCs w:val="28"/>
              </w:rPr>
              <w:t>7-2-3-4-9-8</w:t>
            </w:r>
          </w:p>
          <w:p w:rsidR="00CC60EF" w:rsidRPr="006032E6" w:rsidRDefault="00CC60EF" w:rsidP="006032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60EF" w:rsidRPr="006032E6">
        <w:tc>
          <w:tcPr>
            <w:tcW w:w="1558" w:type="dxa"/>
          </w:tcPr>
          <w:p w:rsidR="00CC60EF" w:rsidRPr="006032E6" w:rsidRDefault="00CC60EF" w:rsidP="006032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32E6">
              <w:rPr>
                <w:rFonts w:ascii="Times New Roman" w:hAnsi="Times New Roman" w:cs="Times New Roman"/>
                <w:sz w:val="28"/>
                <w:szCs w:val="28"/>
              </w:rPr>
              <w:t>2-8-7-3-1</w:t>
            </w:r>
          </w:p>
          <w:p w:rsidR="00CC60EF" w:rsidRPr="006032E6" w:rsidRDefault="00CC60EF" w:rsidP="006032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60EF" w:rsidRPr="006032E6">
        <w:tc>
          <w:tcPr>
            <w:tcW w:w="1558" w:type="dxa"/>
          </w:tcPr>
          <w:p w:rsidR="00CC60EF" w:rsidRPr="006032E6" w:rsidRDefault="00CC60EF" w:rsidP="006032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32E6">
              <w:rPr>
                <w:rFonts w:ascii="Times New Roman" w:hAnsi="Times New Roman" w:cs="Times New Roman"/>
                <w:sz w:val="28"/>
                <w:szCs w:val="28"/>
              </w:rPr>
              <w:t>8-2-5-7-6</w:t>
            </w:r>
          </w:p>
          <w:p w:rsidR="00CC60EF" w:rsidRPr="006032E6" w:rsidRDefault="00CC60EF" w:rsidP="006032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60EF" w:rsidRPr="006032E6">
        <w:tc>
          <w:tcPr>
            <w:tcW w:w="1558" w:type="dxa"/>
          </w:tcPr>
          <w:p w:rsidR="00CC60EF" w:rsidRPr="006032E6" w:rsidRDefault="00CC60EF" w:rsidP="006032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32E6">
              <w:rPr>
                <w:rFonts w:ascii="Times New Roman" w:hAnsi="Times New Roman" w:cs="Times New Roman"/>
                <w:sz w:val="28"/>
                <w:szCs w:val="28"/>
              </w:rPr>
              <w:t>5-6-7-3</w:t>
            </w:r>
          </w:p>
          <w:p w:rsidR="00CC60EF" w:rsidRPr="006032E6" w:rsidRDefault="00CC60EF" w:rsidP="006032E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CC60EF" w:rsidRPr="006032E6" w:rsidRDefault="00CC60EF" w:rsidP="00603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60EF" w:rsidRDefault="00CC60EF">
      <w:hyperlink r:id="rId4" w:history="1">
        <w:r>
          <w:rPr>
            <w:rStyle w:val="Hyperlink"/>
            <w:rFonts w:ascii="ALFABET98" w:hAnsi="ALFABET98" w:cs="ALFABET98"/>
            <w:b/>
            <w:bCs/>
            <w:color w:val="C0C0C0"/>
            <w:sz w:val="16"/>
            <w:szCs w:val="16"/>
          </w:rPr>
          <w:t>www.sorubak.com</w:t>
        </w:r>
      </w:hyperlink>
    </w:p>
    <w:sectPr w:rsidR="00CC60EF" w:rsidSect="008404F7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04F7"/>
    <w:rsid w:val="00242483"/>
    <w:rsid w:val="006032E6"/>
    <w:rsid w:val="0066419E"/>
    <w:rsid w:val="008404F7"/>
    <w:rsid w:val="00965B58"/>
    <w:rsid w:val="00CC60EF"/>
    <w:rsid w:val="00DC5B5B"/>
    <w:rsid w:val="00E373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5B5B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404F7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24248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</TotalTime>
  <Pages>1</Pages>
  <Words>99</Words>
  <Characters>570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Furkan Pusal</dc:creator>
  <cp:keywords/>
  <dc:description/>
  <cp:lastModifiedBy>edanur</cp:lastModifiedBy>
  <cp:revision>2</cp:revision>
  <dcterms:created xsi:type="dcterms:W3CDTF">2010-11-23T16:02:00Z</dcterms:created>
  <dcterms:modified xsi:type="dcterms:W3CDTF">2010-12-19T20:27:00Z</dcterms:modified>
</cp:coreProperties>
</file>